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C0BCF9" w14:textId="39076F9E" w:rsidR="00474F67" w:rsidRPr="007F05E6" w:rsidRDefault="00474F67" w:rsidP="00474F67">
      <w:pPr>
        <w:pStyle w:val="Unittitle"/>
      </w:pPr>
      <w:r w:rsidRPr="00FF4100">
        <w:t>1</w:t>
      </w:r>
      <w:r w:rsidR="001D726F">
        <w:t>2</w:t>
      </w:r>
      <w:r w:rsidR="00F114FA">
        <w:t>.</w:t>
      </w:r>
      <w:r w:rsidR="001D726F">
        <w:t xml:space="preserve"> Building </w:t>
      </w:r>
      <w:r w:rsidR="003B5C7B">
        <w:t>s</w:t>
      </w:r>
      <w:r w:rsidR="001D726F">
        <w:t xml:space="preserve">ervices </w:t>
      </w:r>
      <w:r w:rsidR="003B5C7B">
        <w:t>e</w:t>
      </w:r>
      <w:r w:rsidR="001D726F">
        <w:t>ngineering (BSE) systems</w:t>
      </w:r>
    </w:p>
    <w:p w14:paraId="001E85A9" w14:textId="37091753" w:rsidR="00474F67" w:rsidRPr="00692A45" w:rsidRDefault="00474F67" w:rsidP="00474F67">
      <w:pPr>
        <w:pStyle w:val="Heading1"/>
      </w:pPr>
      <w:r w:rsidRPr="00692A45">
        <w:t xml:space="preserve">Worksheet </w:t>
      </w:r>
      <w:r>
        <w:t>1</w:t>
      </w:r>
      <w:r w:rsidR="003B5C7B">
        <w:t>6</w:t>
      </w:r>
      <w:r w:rsidRPr="00692A45">
        <w:t xml:space="preserve">: </w:t>
      </w:r>
      <w:r w:rsidR="001D726F">
        <w:t>Earthing arrangements</w:t>
      </w:r>
      <w:r w:rsidRPr="00692A45">
        <w:t xml:space="preserve"> (</w:t>
      </w:r>
      <w:r w:rsidR="00E96504">
        <w:t>learner</w:t>
      </w:r>
      <w:r w:rsidRPr="00692A45">
        <w:t>)</w:t>
      </w:r>
    </w:p>
    <w:p w14:paraId="19F6DE2D" w14:textId="7655CA35" w:rsidR="001D726F" w:rsidRDefault="001D726F" w:rsidP="001D726F">
      <w:pPr>
        <w:pStyle w:val="ListParagraph"/>
        <w:numPr>
          <w:ilvl w:val="0"/>
          <w:numId w:val="39"/>
        </w:numPr>
        <w:rPr>
          <w:rFonts w:ascii="Arial" w:hAnsi="Arial" w:cs="Arial"/>
        </w:rPr>
      </w:pPr>
      <w:r w:rsidRPr="001D726F">
        <w:rPr>
          <w:rFonts w:ascii="Arial" w:hAnsi="Arial" w:cs="Arial"/>
        </w:rPr>
        <w:t>In small groups, choose one of the following earthing arrangements:</w:t>
      </w:r>
    </w:p>
    <w:p w14:paraId="543B4452" w14:textId="77777777" w:rsidR="001D726F" w:rsidRPr="001D726F" w:rsidRDefault="001D726F" w:rsidP="001D726F">
      <w:pPr>
        <w:pStyle w:val="ListParagraph"/>
        <w:rPr>
          <w:rFonts w:ascii="Arial" w:hAnsi="Arial" w:cs="Arial"/>
        </w:rPr>
      </w:pPr>
    </w:p>
    <w:p w14:paraId="2EB62875" w14:textId="77777777" w:rsidR="001D726F" w:rsidRPr="001D726F" w:rsidRDefault="001D726F" w:rsidP="001D726F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1D726F">
        <w:rPr>
          <w:rFonts w:ascii="Arial" w:hAnsi="Arial" w:cs="Arial"/>
        </w:rPr>
        <w:t>TN-S</w:t>
      </w:r>
    </w:p>
    <w:p w14:paraId="1D3AEE9E" w14:textId="77777777" w:rsidR="001D726F" w:rsidRPr="001D726F" w:rsidRDefault="001D726F" w:rsidP="001D726F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1D726F">
        <w:rPr>
          <w:rFonts w:ascii="Arial" w:hAnsi="Arial" w:cs="Arial"/>
        </w:rPr>
        <w:t>TN-C-S</w:t>
      </w:r>
    </w:p>
    <w:p w14:paraId="78E0DC44" w14:textId="77777777" w:rsidR="001D726F" w:rsidRPr="001D726F" w:rsidRDefault="001D726F" w:rsidP="001D726F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1D726F">
        <w:rPr>
          <w:rFonts w:ascii="Arial" w:hAnsi="Arial" w:cs="Arial"/>
        </w:rPr>
        <w:t>TT</w:t>
      </w:r>
    </w:p>
    <w:p w14:paraId="4EC4C6B1" w14:textId="77777777" w:rsidR="001D726F" w:rsidRDefault="001D726F" w:rsidP="003227E2">
      <w:pPr>
        <w:rPr>
          <w:rFonts w:cs="Arial"/>
        </w:rPr>
      </w:pPr>
      <w:r w:rsidRPr="001D726F">
        <w:rPr>
          <w:rFonts w:cs="Arial"/>
        </w:rPr>
        <w:t>Prepare a presentation explaining how the electrical supply is earthed in the arrangement.</w:t>
      </w:r>
    </w:p>
    <w:p w14:paraId="43550B85" w14:textId="77777777" w:rsidR="001D726F" w:rsidRDefault="001D726F" w:rsidP="003227E2">
      <w:pPr>
        <w:rPr>
          <w:rFonts w:cs="Arial"/>
        </w:rPr>
      </w:pPr>
    </w:p>
    <w:p w14:paraId="656F17BC" w14:textId="6D51DCB5" w:rsidR="001D726F" w:rsidRPr="001D726F" w:rsidRDefault="001D726F" w:rsidP="003227E2">
      <w:pPr>
        <w:rPr>
          <w:rFonts w:cs="Arial"/>
        </w:rPr>
      </w:pPr>
      <w:r w:rsidRPr="001D726F">
        <w:rPr>
          <w:rFonts w:cs="Arial"/>
        </w:rPr>
        <w:t>Include a sketch of the arrangement labelled to show the cables, consumer unit, earthing terminal and how it is earthed.</w:t>
      </w:r>
    </w:p>
    <w:p w14:paraId="2FA15A6E" w14:textId="77777777" w:rsidR="001D726F" w:rsidRDefault="001D726F" w:rsidP="003227E2">
      <w:pPr>
        <w:rPr>
          <w:rFonts w:cs="Arial"/>
        </w:rPr>
      </w:pPr>
    </w:p>
    <w:p w14:paraId="71EE6B06" w14:textId="30A7C79B" w:rsidR="001D726F" w:rsidRPr="001D726F" w:rsidRDefault="001D726F" w:rsidP="003227E2">
      <w:pPr>
        <w:rPr>
          <w:rFonts w:cs="Arial"/>
        </w:rPr>
      </w:pPr>
      <w:r w:rsidRPr="001D726F">
        <w:rPr>
          <w:rFonts w:cs="Arial"/>
        </w:rPr>
        <w:t>You can research online to help you to complete the task. You may find useful resources here:</w:t>
      </w:r>
    </w:p>
    <w:p w14:paraId="628CBC50" w14:textId="77777777" w:rsidR="001D726F" w:rsidRPr="001D726F" w:rsidRDefault="001D726F" w:rsidP="003227E2">
      <w:pPr>
        <w:rPr>
          <w:rFonts w:cs="Arial"/>
        </w:rPr>
      </w:pPr>
      <w:hyperlink r:id="rId7" w:history="1">
        <w:r w:rsidRPr="001D726F">
          <w:rPr>
            <w:rStyle w:val="Hyperlink"/>
            <w:rFonts w:cs="Arial"/>
          </w:rPr>
          <w:t>earthing-your-questions-answered.pdf (theiet.org)</w:t>
        </w:r>
      </w:hyperlink>
    </w:p>
    <w:p w14:paraId="4C214212" w14:textId="77777777" w:rsidR="001D726F" w:rsidRPr="001D726F" w:rsidRDefault="001D726F" w:rsidP="003227E2">
      <w:pPr>
        <w:rPr>
          <w:rFonts w:cs="Arial"/>
        </w:rPr>
      </w:pPr>
      <w:hyperlink r:id="rId8" w:history="1">
        <w:r w:rsidRPr="001D726F">
          <w:rPr>
            <w:rStyle w:val="Hyperlink"/>
            <w:rFonts w:cs="Arial"/>
          </w:rPr>
          <w:t>An introduction to earthing and bonding (electricalapprentice.co.uk)</w:t>
        </w:r>
      </w:hyperlink>
    </w:p>
    <w:p w14:paraId="32F093CB" w14:textId="77777777" w:rsidR="001D726F" w:rsidRPr="001D726F" w:rsidRDefault="001D726F" w:rsidP="003227E2">
      <w:pPr>
        <w:rPr>
          <w:rFonts w:cs="Arial"/>
        </w:rPr>
      </w:pPr>
    </w:p>
    <w:p w14:paraId="526291C3" w14:textId="5E031DA3" w:rsidR="001D726F" w:rsidRPr="001D726F" w:rsidRDefault="001D726F" w:rsidP="003227E2">
      <w:pPr>
        <w:rPr>
          <w:rFonts w:cs="Arial"/>
        </w:rPr>
      </w:pPr>
      <w:r w:rsidRPr="001D726F">
        <w:rPr>
          <w:rFonts w:cs="Arial"/>
        </w:rPr>
        <w:t xml:space="preserve">Nominate a team member to present back to the class and explain the </w:t>
      </w:r>
      <w:r>
        <w:rPr>
          <w:rFonts w:cs="Arial"/>
        </w:rPr>
        <w:t>components</w:t>
      </w:r>
      <w:r w:rsidRPr="001D726F">
        <w:rPr>
          <w:rFonts w:cs="Arial"/>
        </w:rPr>
        <w:t xml:space="preserve"> of the earthing arrangement</w:t>
      </w:r>
      <w:r>
        <w:rPr>
          <w:rFonts w:cs="Arial"/>
        </w:rPr>
        <w:t xml:space="preserve"> and their connections</w:t>
      </w:r>
      <w:r w:rsidRPr="001D726F">
        <w:rPr>
          <w:rFonts w:cs="Arial"/>
        </w:rPr>
        <w:t>.</w:t>
      </w:r>
    </w:p>
    <w:p w14:paraId="2A7EB677" w14:textId="77777777" w:rsidR="001D726F" w:rsidRPr="001D726F" w:rsidRDefault="001D726F" w:rsidP="003227E2">
      <w:pPr>
        <w:rPr>
          <w:rFonts w:cs="Arial"/>
        </w:rPr>
      </w:pPr>
    </w:p>
    <w:p w14:paraId="2C039F67" w14:textId="77777777" w:rsidR="00465B0E" w:rsidRPr="001D726F" w:rsidRDefault="00465B0E" w:rsidP="00465B0E">
      <w:pPr>
        <w:pStyle w:val="ListParagraph"/>
        <w:spacing w:after="0" w:line="240" w:lineRule="auto"/>
        <w:textAlignment w:val="baseline"/>
        <w:rPr>
          <w:rFonts w:ascii="Arial" w:eastAsia="Times New Roman" w:hAnsi="Arial" w:cs="Arial"/>
          <w:color w:val="FF0000"/>
          <w:lang w:eastAsia="en-GB"/>
        </w:rPr>
      </w:pPr>
    </w:p>
    <w:p w14:paraId="7BE9F561" w14:textId="77777777" w:rsidR="006E1028" w:rsidRPr="001D726F" w:rsidRDefault="006E1028" w:rsidP="001D726F">
      <w:pPr>
        <w:pStyle w:val="Answer"/>
        <w:ind w:left="0"/>
      </w:pPr>
    </w:p>
    <w:sectPr w:rsidR="006E1028" w:rsidRPr="001D726F" w:rsidSect="00F03E3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B48E78" w14:textId="77777777" w:rsidR="00B245A2" w:rsidRDefault="00B245A2">
      <w:pPr>
        <w:spacing w:before="0" w:after="0"/>
      </w:pPr>
      <w:r>
        <w:separator/>
      </w:r>
    </w:p>
  </w:endnote>
  <w:endnote w:type="continuationSeparator" w:id="0">
    <w:p w14:paraId="4BF2002C" w14:textId="77777777" w:rsidR="00B245A2" w:rsidRDefault="00B245A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87FEF" w14:textId="77777777" w:rsidR="00D82F74" w:rsidRDefault="00D82F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E511F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2A8AABE" wp14:editId="1BAAE18A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47382952" w14:textId="7FD7B991" w:rsidR="009A2CD2" w:rsidRPr="006953AB" w:rsidRDefault="00D82F74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D82F74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9A2CD2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5095F6CB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2A8AAB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" fillcolor="window" strokecolor="window" strokeweight=".5pt">
              <v:textbox>
                <w:txbxContent>
                  <w:p w14:paraId="47382952" w14:textId="7FD7B991" w:rsidR="009A2CD2" w:rsidRPr="006953AB" w:rsidRDefault="00D82F74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D82F74">
                      <w:rPr>
                        <w:sz w:val="18"/>
                        <w:szCs w:val="18"/>
                      </w:rPr>
                      <w:t>© City &amp; Guilds Limited</w:t>
                    </w:r>
                    <w:r w:rsidR="009A2CD2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5095F6CB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059B2C8D" wp14:editId="2D08D74B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F2443" w14:textId="77777777" w:rsidR="00D82F74" w:rsidRDefault="00D82F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1F277B" w14:textId="77777777" w:rsidR="00B245A2" w:rsidRDefault="00B245A2">
      <w:pPr>
        <w:spacing w:before="0" w:after="0"/>
      </w:pPr>
      <w:r>
        <w:separator/>
      </w:r>
    </w:p>
  </w:footnote>
  <w:footnote w:type="continuationSeparator" w:id="0">
    <w:p w14:paraId="7AB9C101" w14:textId="77777777" w:rsidR="00B245A2" w:rsidRDefault="00B245A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667AB" w14:textId="77777777" w:rsidR="00D82F74" w:rsidRDefault="00D82F7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10FE6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3768DBD1" wp14:editId="4CC5B84B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2BABD4E1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583BE724" wp14:editId="0D1F3E6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DB64EC2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A6958" w14:textId="77777777" w:rsidR="00D82F74" w:rsidRDefault="00D82F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CEF4E1E"/>
    <w:multiLevelType w:val="hybridMultilevel"/>
    <w:tmpl w:val="4E58EB12"/>
    <w:lvl w:ilvl="0" w:tplc="DA2421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B23DF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9B8F72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A4498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43A77D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FBC359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B8CF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4CB7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A02F39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10977"/>
    <w:multiLevelType w:val="hybridMultilevel"/>
    <w:tmpl w:val="ABDEE4D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110BB7"/>
    <w:multiLevelType w:val="hybridMultilevel"/>
    <w:tmpl w:val="C744F1EE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FC3E7C"/>
    <w:multiLevelType w:val="hybridMultilevel"/>
    <w:tmpl w:val="DE4494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AC23F2"/>
    <w:multiLevelType w:val="hybridMultilevel"/>
    <w:tmpl w:val="7206E87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48875551">
    <w:abstractNumId w:val="6"/>
  </w:num>
  <w:num w:numId="2" w16cid:durableId="107285345">
    <w:abstractNumId w:val="17"/>
  </w:num>
  <w:num w:numId="3" w16cid:durableId="1193033169">
    <w:abstractNumId w:val="25"/>
  </w:num>
  <w:num w:numId="4" w16cid:durableId="1526363053">
    <w:abstractNumId w:val="19"/>
  </w:num>
  <w:num w:numId="5" w16cid:durableId="975645945">
    <w:abstractNumId w:val="10"/>
  </w:num>
  <w:num w:numId="6" w16cid:durableId="1407919965">
    <w:abstractNumId w:val="18"/>
  </w:num>
  <w:num w:numId="7" w16cid:durableId="1905677019">
    <w:abstractNumId w:val="10"/>
  </w:num>
  <w:num w:numId="8" w16cid:durableId="1714113014">
    <w:abstractNumId w:val="2"/>
  </w:num>
  <w:num w:numId="9" w16cid:durableId="111093453">
    <w:abstractNumId w:val="10"/>
    <w:lvlOverride w:ilvl="0">
      <w:startOverride w:val="1"/>
    </w:lvlOverride>
  </w:num>
  <w:num w:numId="10" w16cid:durableId="1469542903">
    <w:abstractNumId w:val="20"/>
  </w:num>
  <w:num w:numId="11" w16cid:durableId="1260217943">
    <w:abstractNumId w:val="16"/>
  </w:num>
  <w:num w:numId="12" w16cid:durableId="873888842">
    <w:abstractNumId w:val="7"/>
  </w:num>
  <w:num w:numId="13" w16cid:durableId="1707586">
    <w:abstractNumId w:val="15"/>
  </w:num>
  <w:num w:numId="14" w16cid:durableId="789861840">
    <w:abstractNumId w:val="22"/>
  </w:num>
  <w:num w:numId="15" w16cid:durableId="2122457740">
    <w:abstractNumId w:val="13"/>
  </w:num>
  <w:num w:numId="16" w16cid:durableId="390613440">
    <w:abstractNumId w:val="8"/>
  </w:num>
  <w:num w:numId="17" w16cid:durableId="1033963973">
    <w:abstractNumId w:val="27"/>
  </w:num>
  <w:num w:numId="18" w16cid:durableId="48921395">
    <w:abstractNumId w:val="28"/>
  </w:num>
  <w:num w:numId="19" w16cid:durableId="1372536425">
    <w:abstractNumId w:val="5"/>
  </w:num>
  <w:num w:numId="20" w16cid:durableId="1594391031">
    <w:abstractNumId w:val="4"/>
  </w:num>
  <w:num w:numId="21" w16cid:durableId="299653279">
    <w:abstractNumId w:val="11"/>
  </w:num>
  <w:num w:numId="22" w16cid:durableId="917637157">
    <w:abstractNumId w:val="11"/>
    <w:lvlOverride w:ilvl="0">
      <w:startOverride w:val="1"/>
    </w:lvlOverride>
  </w:num>
  <w:num w:numId="23" w16cid:durableId="1924676988">
    <w:abstractNumId w:val="26"/>
  </w:num>
  <w:num w:numId="24" w16cid:durableId="2026520281">
    <w:abstractNumId w:val="11"/>
    <w:lvlOverride w:ilvl="0">
      <w:startOverride w:val="1"/>
    </w:lvlOverride>
  </w:num>
  <w:num w:numId="25" w16cid:durableId="520903157">
    <w:abstractNumId w:val="11"/>
    <w:lvlOverride w:ilvl="0">
      <w:startOverride w:val="1"/>
    </w:lvlOverride>
  </w:num>
  <w:num w:numId="26" w16cid:durableId="945113037">
    <w:abstractNumId w:val="12"/>
  </w:num>
  <w:num w:numId="27" w16cid:durableId="789740470">
    <w:abstractNumId w:val="23"/>
  </w:num>
  <w:num w:numId="28" w16cid:durableId="1446464862">
    <w:abstractNumId w:val="11"/>
    <w:lvlOverride w:ilvl="0">
      <w:startOverride w:val="1"/>
    </w:lvlOverride>
  </w:num>
  <w:num w:numId="29" w16cid:durableId="1361541739">
    <w:abstractNumId w:val="24"/>
  </w:num>
  <w:num w:numId="30" w16cid:durableId="669022222">
    <w:abstractNumId w:val="11"/>
  </w:num>
  <w:num w:numId="31" w16cid:durableId="1344169346">
    <w:abstractNumId w:val="11"/>
    <w:lvlOverride w:ilvl="0">
      <w:startOverride w:val="1"/>
    </w:lvlOverride>
  </w:num>
  <w:num w:numId="32" w16cid:durableId="1804427690">
    <w:abstractNumId w:val="11"/>
    <w:lvlOverride w:ilvl="0">
      <w:startOverride w:val="1"/>
    </w:lvlOverride>
  </w:num>
  <w:num w:numId="33" w16cid:durableId="888882006">
    <w:abstractNumId w:val="0"/>
  </w:num>
  <w:num w:numId="34" w16cid:durableId="609508323">
    <w:abstractNumId w:val="14"/>
  </w:num>
  <w:num w:numId="35" w16cid:durableId="96027925">
    <w:abstractNumId w:val="9"/>
  </w:num>
  <w:num w:numId="36" w16cid:durableId="551574115">
    <w:abstractNumId w:val="1"/>
  </w:num>
  <w:num w:numId="37" w16cid:durableId="1335958501">
    <w:abstractNumId w:val="3"/>
  </w:num>
  <w:num w:numId="38" w16cid:durableId="2015455074">
    <w:abstractNumId w:val="21"/>
  </w:num>
  <w:num w:numId="39" w16cid:durableId="177296724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726F"/>
    <w:rsid w:val="000033BD"/>
    <w:rsid w:val="0006059A"/>
    <w:rsid w:val="00082C62"/>
    <w:rsid w:val="000B231F"/>
    <w:rsid w:val="000E194B"/>
    <w:rsid w:val="00110217"/>
    <w:rsid w:val="00152AC3"/>
    <w:rsid w:val="00156AF3"/>
    <w:rsid w:val="00187144"/>
    <w:rsid w:val="0019491D"/>
    <w:rsid w:val="001D726F"/>
    <w:rsid w:val="001F74AD"/>
    <w:rsid w:val="00290326"/>
    <w:rsid w:val="002D07A8"/>
    <w:rsid w:val="003127FD"/>
    <w:rsid w:val="003405EA"/>
    <w:rsid w:val="003B1E21"/>
    <w:rsid w:val="003B5C7B"/>
    <w:rsid w:val="003C34DA"/>
    <w:rsid w:val="00404B31"/>
    <w:rsid w:val="00443B2E"/>
    <w:rsid w:val="00465B0E"/>
    <w:rsid w:val="00474F67"/>
    <w:rsid w:val="0048500D"/>
    <w:rsid w:val="00524E1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C1F1C"/>
    <w:rsid w:val="009975A0"/>
    <w:rsid w:val="009A2CD2"/>
    <w:rsid w:val="009C5C6E"/>
    <w:rsid w:val="00A2454C"/>
    <w:rsid w:val="00AE245C"/>
    <w:rsid w:val="00B054EC"/>
    <w:rsid w:val="00B245A2"/>
    <w:rsid w:val="00BE2446"/>
    <w:rsid w:val="00BE2C21"/>
    <w:rsid w:val="00BE59D5"/>
    <w:rsid w:val="00BF7F8D"/>
    <w:rsid w:val="00C01D20"/>
    <w:rsid w:val="00C202BF"/>
    <w:rsid w:val="00C858D7"/>
    <w:rsid w:val="00CB6CB6"/>
    <w:rsid w:val="00D073BC"/>
    <w:rsid w:val="00D56B82"/>
    <w:rsid w:val="00D82F74"/>
    <w:rsid w:val="00DA2485"/>
    <w:rsid w:val="00DE29A8"/>
    <w:rsid w:val="00DE462E"/>
    <w:rsid w:val="00E963C9"/>
    <w:rsid w:val="00E96504"/>
    <w:rsid w:val="00EC478D"/>
    <w:rsid w:val="00F03E33"/>
    <w:rsid w:val="00F114FA"/>
    <w:rsid w:val="00F15749"/>
    <w:rsid w:val="00F31E4B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61E778"/>
  <w15:docId w15:val="{C9897E8B-AA08-4EF8-8120-EFD7CD8CD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D726F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1D726F"/>
    <w:rPr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18714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8714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8714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871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87144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D82F74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lectricalapprentice.co.uk/an-introduction-to-earthing-and-bonding/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electrical.theiet.org/media/1698/earthing-your-questions-answered.pdf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Tutor BSE.dotx</Template>
  <TotalTime>1</TotalTime>
  <Pages>1</Pages>
  <Words>45</Words>
  <Characters>878</Characters>
  <Application>Microsoft Office Word</Application>
  <DocSecurity>0</DocSecurity>
  <Lines>15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2025-11-17T22:47:00Z</dcterms:created>
  <dcterms:modified xsi:type="dcterms:W3CDTF">2025-11-20T15:23:00Z</dcterms:modified>
</cp:coreProperties>
</file>